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D63" w:rsidRPr="00CB14C3" w:rsidRDefault="00741D63" w:rsidP="00566B0C">
      <w:p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b/>
          <w:bCs/>
          <w:sz w:val="22"/>
          <w:szCs w:val="22"/>
          <w:u w:val="single"/>
        </w:rPr>
        <w:t xml:space="preserve">Зачет </w:t>
      </w:r>
      <w:bookmarkStart w:id="0" w:name="_GoBack"/>
      <w:bookmarkEnd w:id="0"/>
      <w:r w:rsidRPr="00CB14C3">
        <w:rPr>
          <w:rFonts w:ascii="Arial" w:hAnsi="Arial" w:cs="Arial"/>
          <w:b/>
          <w:bCs/>
          <w:sz w:val="22"/>
          <w:szCs w:val="22"/>
          <w:u w:val="single"/>
        </w:rPr>
        <w:t xml:space="preserve"> №1  </w:t>
      </w:r>
      <w:r w:rsidRPr="00CB14C3">
        <w:rPr>
          <w:rFonts w:ascii="Arial" w:hAnsi="Arial" w:cs="Arial"/>
          <w:sz w:val="22"/>
          <w:szCs w:val="22"/>
        </w:rPr>
        <w:t>(март) по теме: «Комплексы, производящие конструкционные материалы и химические вещества».</w:t>
      </w:r>
    </w:p>
    <w:p w:rsidR="00741D63" w:rsidRPr="00CB14C3" w:rsidRDefault="00741D63" w:rsidP="00B12A26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741D63" w:rsidRPr="00CB14C3" w:rsidRDefault="00741D63" w:rsidP="00B12A26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B14C3">
        <w:rPr>
          <w:rFonts w:ascii="Arial" w:hAnsi="Arial" w:cs="Arial"/>
          <w:b/>
          <w:bCs/>
          <w:sz w:val="22"/>
          <w:szCs w:val="22"/>
          <w:u w:val="single"/>
        </w:rPr>
        <w:t xml:space="preserve">Теоретическая часть: </w:t>
      </w:r>
    </w:p>
    <w:p w:rsidR="00741D63" w:rsidRPr="00CB14C3" w:rsidRDefault="00741D63" w:rsidP="00566B0C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Состав и значение комплексов, производящих конструкционные материалы и химические вещества. </w:t>
      </w:r>
    </w:p>
    <w:p w:rsidR="00741D63" w:rsidRPr="00CB14C3" w:rsidRDefault="00741D63" w:rsidP="00566B0C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Металлургический комплекс. Состав, значение и факторы размещения предприятий металлургического комплекса.</w:t>
      </w:r>
    </w:p>
    <w:p w:rsidR="00741D63" w:rsidRPr="00CB14C3" w:rsidRDefault="00741D63" w:rsidP="00566B0C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Черная и цветная металлургия. Основные базы металлургического комплекса.</w:t>
      </w:r>
    </w:p>
    <w:p w:rsidR="00741D63" w:rsidRPr="00CB14C3" w:rsidRDefault="00741D63" w:rsidP="00566B0C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Химическая промышленность. Факторы размещения химических предприятий. Проблемы развития комплекса.</w:t>
      </w:r>
    </w:p>
    <w:p w:rsidR="00741D63" w:rsidRPr="00CB14C3" w:rsidRDefault="00741D63" w:rsidP="00566B0C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Лесная промышленность. Лесные ресурсы России, проблемы развития лесного комплекса и перспективы развития.</w:t>
      </w:r>
    </w:p>
    <w:p w:rsidR="00741D63" w:rsidRPr="00CB14C3" w:rsidRDefault="00741D63" w:rsidP="00566B0C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Состав и значение АПК, земледелие и животноводство. Пищевая и легкая промышленность, факторы размещения.</w:t>
      </w:r>
    </w:p>
    <w:p w:rsidR="00741D63" w:rsidRPr="00CB14C3" w:rsidRDefault="00741D63" w:rsidP="00566B0C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Состав и значение инфраструктурного комплекса. Роль транспорта. Связь. Сфера обслуживания.</w:t>
      </w:r>
    </w:p>
    <w:p w:rsidR="00741D63" w:rsidRPr="00CB14C3" w:rsidRDefault="00741D63" w:rsidP="00566B0C">
      <w:pPr>
        <w:rPr>
          <w:rFonts w:ascii="Arial" w:hAnsi="Arial" w:cs="Arial"/>
          <w:b/>
          <w:bCs/>
          <w:sz w:val="22"/>
          <w:szCs w:val="22"/>
          <w:u w:val="single"/>
        </w:rPr>
      </w:pPr>
      <w:r w:rsidRPr="00CB14C3">
        <w:rPr>
          <w:rFonts w:ascii="Arial" w:hAnsi="Arial" w:cs="Arial"/>
          <w:b/>
          <w:bCs/>
          <w:sz w:val="22"/>
          <w:szCs w:val="22"/>
          <w:u w:val="single"/>
        </w:rPr>
        <w:t xml:space="preserve">Практическая часть: </w:t>
      </w:r>
    </w:p>
    <w:p w:rsidR="00741D63" w:rsidRPr="00CB14C3" w:rsidRDefault="00741D63" w:rsidP="00566B0C">
      <w:p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Задание №1: на контурной карте отметить основные металлургические базы России.</w:t>
      </w:r>
    </w:p>
    <w:p w:rsidR="00741D63" w:rsidRPr="00CB14C3" w:rsidRDefault="00741D63" w:rsidP="00566B0C">
      <w:p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Задание №2: на контурной карте отметить основные центры химической промышленности.</w:t>
      </w:r>
    </w:p>
    <w:p w:rsidR="00741D63" w:rsidRPr="00CB14C3" w:rsidRDefault="00741D63" w:rsidP="00566B0C">
      <w:p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Задание №3: на контурной карте отметить основные центры лесной промышленности.</w:t>
      </w:r>
    </w:p>
    <w:p w:rsidR="00741D63" w:rsidRPr="00CB14C3" w:rsidRDefault="00741D63" w:rsidP="00566B0C">
      <w:p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Задание №4: Сравнить между собой виды транспорта, выделите самый дорогой и самый экономичный.</w:t>
      </w:r>
    </w:p>
    <w:p w:rsidR="00741D63" w:rsidRPr="00CB14C3" w:rsidRDefault="00741D63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:rsidR="00741D63" w:rsidRPr="00CB14C3" w:rsidRDefault="00741D63" w:rsidP="00566B0C">
      <w:pPr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b/>
          <w:bCs/>
          <w:sz w:val="22"/>
          <w:szCs w:val="22"/>
          <w:u w:val="single"/>
        </w:rPr>
        <w:t xml:space="preserve">Тестовая часть: </w:t>
      </w:r>
    </w:p>
    <w:p w:rsidR="00741D63" w:rsidRPr="00CB14C3" w:rsidRDefault="00741D63" w:rsidP="00566B0C">
      <w:pPr>
        <w:jc w:val="center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  <w:lang w:val="en-US"/>
        </w:rPr>
        <w:t>I</w:t>
      </w:r>
      <w:r w:rsidRPr="00CB14C3">
        <w:rPr>
          <w:rFonts w:ascii="Arial" w:hAnsi="Arial" w:cs="Arial"/>
          <w:sz w:val="22"/>
          <w:szCs w:val="22"/>
        </w:rPr>
        <w:t xml:space="preserve"> вариант</w:t>
      </w:r>
    </w:p>
    <w:p w:rsidR="00741D63" w:rsidRPr="00CB14C3" w:rsidRDefault="00741D63" w:rsidP="00CB14C3">
      <w:pPr>
        <w:ind w:left="360" w:right="-54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1. Какой фактор имеет решающее значение для размещения точного машиностроения?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А) сырьевой и топливный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Б) трудовой и научный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В) природные условия и потребительский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Г) водный и транспортный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2. Установите соответствия. Отрасль машиностроения.</w:t>
      </w:r>
    </w:p>
    <w:p w:rsidR="00741D63" w:rsidRPr="00CB14C3" w:rsidRDefault="00741D63" w:rsidP="00CB14C3">
      <w:pPr>
        <w:numPr>
          <w:ilvl w:val="0"/>
          <w:numId w:val="3"/>
        </w:numPr>
        <w:ind w:left="360" w:right="-365" w:firstLine="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тяжёлое.                    А – Тольятти  Ульяновск  Нижний Новгород</w:t>
      </w:r>
    </w:p>
    <w:p w:rsidR="00741D63" w:rsidRPr="00CB14C3" w:rsidRDefault="00741D63" w:rsidP="00CB14C3">
      <w:pPr>
        <w:numPr>
          <w:ilvl w:val="0"/>
          <w:numId w:val="3"/>
        </w:numPr>
        <w:ind w:left="360" w:right="-365" w:firstLine="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станкостроение.       Б – Екатеринбург  Новокузнецк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                                         В – Москва  Санкт-Петербург  Новосибирск</w:t>
      </w:r>
    </w:p>
    <w:p w:rsidR="00741D63" w:rsidRPr="00CB14C3" w:rsidRDefault="00741D63" w:rsidP="00CB14C3">
      <w:pPr>
        <w:numPr>
          <w:ilvl w:val="0"/>
          <w:numId w:val="3"/>
        </w:numPr>
        <w:ind w:left="360" w:right="-365" w:firstLine="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Где находятся крупные месторождения нефти в России?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в Западной Сибири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в Кузбассе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в Карелии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 – в Центральной России</w:t>
      </w:r>
    </w:p>
    <w:p w:rsidR="00741D63" w:rsidRPr="00CB14C3" w:rsidRDefault="00741D63" w:rsidP="00CB14C3">
      <w:pPr>
        <w:numPr>
          <w:ilvl w:val="0"/>
          <w:numId w:val="3"/>
        </w:numPr>
        <w:ind w:left="360" w:right="-365" w:firstLine="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Какой угольный бассейн  занимает 1-ое место по объему  добычи 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Донецкий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Кузнецкий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В – Канско-Ачинский 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 – Подмосковный</w:t>
      </w:r>
    </w:p>
    <w:p w:rsidR="00741D63" w:rsidRPr="00CB14C3" w:rsidRDefault="00741D63" w:rsidP="00CB14C3">
      <w:pPr>
        <w:numPr>
          <w:ilvl w:val="0"/>
          <w:numId w:val="3"/>
        </w:numPr>
        <w:ind w:left="360" w:right="-365" w:firstLine="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На электростанциях какого типа производится основная часть  электроэнергии?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ГЭС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ТЭС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АЭС</w:t>
      </w:r>
    </w:p>
    <w:p w:rsidR="00741D63" w:rsidRPr="00CB14C3" w:rsidRDefault="00741D63" w:rsidP="00CB14C3">
      <w:pPr>
        <w:ind w:left="360" w:right="-365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 – приливные и геотермальные</w:t>
      </w:r>
    </w:p>
    <w:p w:rsidR="00741D63" w:rsidRPr="00CB14C3" w:rsidRDefault="00741D63" w:rsidP="00CB14C3">
      <w:pPr>
        <w:numPr>
          <w:ilvl w:val="0"/>
          <w:numId w:val="3"/>
        </w:numPr>
        <w:tabs>
          <w:tab w:val="clear" w:pos="-720"/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Расположите металлургические базы по мере увеличения  имеющихся запасов железных руд.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Уральская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Центральная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Сибирская</w:t>
      </w:r>
    </w:p>
    <w:p w:rsidR="00741D63" w:rsidRPr="00CB14C3" w:rsidRDefault="00741D63" w:rsidP="00CB14C3">
      <w:pPr>
        <w:numPr>
          <w:ilvl w:val="0"/>
          <w:numId w:val="3"/>
        </w:numPr>
        <w:tabs>
          <w:tab w:val="clear" w:pos="-720"/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Единственный в России  электрометаллургический комбинат.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Череповец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Магнитогорск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Старый Оскол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 – Нижний Тагил</w:t>
      </w:r>
    </w:p>
    <w:p w:rsidR="00741D63" w:rsidRPr="00CB14C3" w:rsidRDefault="00741D63" w:rsidP="00CB14C3">
      <w:pPr>
        <w:numPr>
          <w:ilvl w:val="0"/>
          <w:numId w:val="3"/>
        </w:numPr>
        <w:tabs>
          <w:tab w:val="clear" w:pos="-720"/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каком из городов находится крупный алюминиевый комбинат?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Красноярск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Владивосток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Воркута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Г – Томск </w:t>
      </w:r>
    </w:p>
    <w:p w:rsidR="00741D63" w:rsidRPr="00CB14C3" w:rsidRDefault="00741D63" w:rsidP="00CB14C3">
      <w:pPr>
        <w:numPr>
          <w:ilvl w:val="0"/>
          <w:numId w:val="3"/>
        </w:numPr>
        <w:tabs>
          <w:tab w:val="clear" w:pos="-720"/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Из отраслей химической промышленности на сырьё ориентируется производство: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Калийные удобрения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Серная кислота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Пластмасс</w:t>
      </w:r>
    </w:p>
    <w:p w:rsidR="00741D63" w:rsidRPr="00CB14C3" w:rsidRDefault="00741D63" w:rsidP="00CB14C3">
      <w:pPr>
        <w:numPr>
          <w:ilvl w:val="0"/>
          <w:numId w:val="3"/>
        </w:numPr>
        <w:tabs>
          <w:tab w:val="clear" w:pos="-720"/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Из продукции химической промышленности  наибольшее отставание России от развитых стран отмечается в производстве: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серной кислоты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полимеров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минеральных удобрений</w:t>
      </w:r>
    </w:p>
    <w:p w:rsidR="00741D63" w:rsidRPr="00CB14C3" w:rsidRDefault="00741D63" w:rsidP="00CB14C3">
      <w:pPr>
        <w:numPr>
          <w:ilvl w:val="0"/>
          <w:numId w:val="3"/>
        </w:numPr>
        <w:tabs>
          <w:tab w:val="clear" w:pos="-720"/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К лесоизбыточным территориям в России относятся: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Европейский Север и С. Кавказ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Северный Кавказ и В. Сибирь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Восточная Сибирь и Европейский Север</w:t>
      </w:r>
    </w:p>
    <w:p w:rsidR="00741D63" w:rsidRPr="00CB14C3" w:rsidRDefault="00741D63" w:rsidP="00CB14C3">
      <w:pPr>
        <w:numPr>
          <w:ilvl w:val="0"/>
          <w:numId w:val="3"/>
        </w:numPr>
        <w:tabs>
          <w:tab w:val="clear" w:pos="-720"/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Большую часть стоимости продукции обеспечивает 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растениеводство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животноводство</w:t>
      </w:r>
    </w:p>
    <w:p w:rsidR="00741D63" w:rsidRPr="00CB14C3" w:rsidRDefault="00741D63" w:rsidP="00CB14C3">
      <w:pPr>
        <w:numPr>
          <w:ilvl w:val="0"/>
          <w:numId w:val="3"/>
        </w:numPr>
        <w:tabs>
          <w:tab w:val="clear" w:pos="-720"/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Расположите виды транспорта по мере  увеличения в грузообороте 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автомобильный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морской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В – ж\ д </w:t>
      </w:r>
    </w:p>
    <w:p w:rsidR="00741D63" w:rsidRPr="00CB14C3" w:rsidRDefault="00741D63" w:rsidP="00CB14C3">
      <w:pPr>
        <w:numPr>
          <w:ilvl w:val="0"/>
          <w:numId w:val="3"/>
        </w:numPr>
        <w:tabs>
          <w:tab w:val="clear" w:pos="-720"/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Главным лесным портом в России является: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А – 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Мурманск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Архангельск</w:t>
      </w:r>
    </w:p>
    <w:p w:rsidR="00741D63" w:rsidRPr="00CB14C3" w:rsidRDefault="00741D63" w:rsidP="00CB14C3">
      <w:pPr>
        <w:numPr>
          <w:ilvl w:val="0"/>
          <w:numId w:val="3"/>
        </w:numPr>
        <w:tabs>
          <w:tab w:val="clear" w:pos="-720"/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Запишите понятие</w:t>
      </w:r>
    </w:p>
    <w:p w:rsidR="00741D63" w:rsidRPr="00CB14C3" w:rsidRDefault="00741D63" w:rsidP="00CB14C3">
      <w:pPr>
        <w:tabs>
          <w:tab w:val="num" w:pos="540"/>
        </w:tabs>
        <w:ind w:left="720" w:right="-365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Группа металлургических заводов, использующие общие источники сырья и топлива, называется…</w:t>
      </w:r>
    </w:p>
    <w:p w:rsidR="00741D63" w:rsidRPr="00CB14C3" w:rsidRDefault="00741D63" w:rsidP="00CB14C3">
      <w:pPr>
        <w:tabs>
          <w:tab w:val="num" w:pos="540"/>
        </w:tabs>
        <w:ind w:left="720" w:hanging="180"/>
        <w:jc w:val="center"/>
        <w:rPr>
          <w:rFonts w:ascii="Arial" w:hAnsi="Arial" w:cs="Arial"/>
          <w:sz w:val="22"/>
          <w:szCs w:val="22"/>
        </w:rPr>
      </w:pPr>
    </w:p>
    <w:p w:rsidR="00741D63" w:rsidRPr="00CB14C3" w:rsidRDefault="00741D63" w:rsidP="00CB14C3">
      <w:pPr>
        <w:tabs>
          <w:tab w:val="num" w:pos="540"/>
        </w:tabs>
        <w:ind w:left="720" w:hanging="180"/>
        <w:jc w:val="center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  <w:lang w:val="en-US"/>
        </w:rPr>
        <w:t>II</w:t>
      </w:r>
      <w:r w:rsidRPr="00CB14C3">
        <w:rPr>
          <w:rFonts w:ascii="Arial" w:hAnsi="Arial" w:cs="Arial"/>
          <w:sz w:val="22"/>
          <w:szCs w:val="22"/>
        </w:rPr>
        <w:t xml:space="preserve"> вариант 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Машиностроительные заводы расположены: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во всех  районах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только на западе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в основном в Центральной России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Установите соответствие: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 Производство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1) А – работотехники и ЭВМ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    Б – зерноуборочных комбайнов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    В – горно-шахтного оборудования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2) Главный фактор  размещения: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    А – близость потребителя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    Б – близость металлургической базы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    В -  близость   научных центров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Наиболее крупные заводы тяжелого машиностроения: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на Урале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на Европейском Севере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Поволжье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Расположите нефтяные базы в порядке убывания их доли в добыче нефти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Волго-Уральская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Западно-Сибирская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Баренцево – Печорская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Наиболее  низкая себестоимость добычи угля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в Печорском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Б – в Канско-Ачинском 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в Кузбассе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Наибольшее кол – во ГЭС сооружено на: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А – Волге    Б – Енисее      В – Ангаре 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Главными районами цветной металлургии в России  является 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Урал и Центральная Россия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Центральная Россия и Восточная Сибирь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Восточная Сибирь и Урал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Города – центры черной металургии полного цикла: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Магнитогорск, Липецк, Новокузнецк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Череповец, Электросталь, Тула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Красноярск, Иркутск, Волгоград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Г – Нижний Тагил, Орск, Комсомольск – на – Амуре 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К районам добычи сырья тяготеет производство: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меди и алюминия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алюминия и никеля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никеля и меди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Установите соответствия: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Вид удобрений              Центр производства     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1 – фосфорные              А -  Березники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2 – азотные                    Б –  Воскресенск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3 – калийные                 В - Череповец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Первое место по объему лесозаготовок занимает: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Северный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Западно-Сибирский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Восточно-Сибирский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 - Дальневосточный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Самую обширную посевную площадь  и самые большие сборы в России имеет  зерновая культура: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пшеница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ячмень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овёс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Г – рожь 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Первое звено АПК включает 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А – зерновое хозяйство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Б – производство удобрений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В – производство тканей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 – кондитерское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Установите соответствие: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 xml:space="preserve">Характеристика.                        Вид транспорта, занимающий </w:t>
      </w:r>
      <w:r w:rsidRPr="00CB14C3">
        <w:rPr>
          <w:rFonts w:ascii="Arial" w:hAnsi="Arial" w:cs="Arial"/>
          <w:sz w:val="22"/>
          <w:szCs w:val="22"/>
          <w:lang w:val="en-US"/>
        </w:rPr>
        <w:t>I</w:t>
      </w:r>
      <w:r w:rsidRPr="00CB14C3">
        <w:rPr>
          <w:rFonts w:ascii="Arial" w:hAnsi="Arial" w:cs="Arial"/>
          <w:sz w:val="22"/>
          <w:szCs w:val="22"/>
        </w:rPr>
        <w:t xml:space="preserve">  место           </w:t>
      </w:r>
    </w:p>
    <w:p w:rsidR="00741D63" w:rsidRPr="00CB14C3" w:rsidRDefault="00741D63" w:rsidP="00CB14C3">
      <w:pPr>
        <w:numPr>
          <w:ilvl w:val="1"/>
          <w:numId w:val="2"/>
        </w:numPr>
        <w:tabs>
          <w:tab w:val="num" w:pos="-1080"/>
          <w:tab w:val="num" w:pos="360"/>
        </w:tabs>
        <w:ind w:left="360" w:firstLine="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Грузооборот                       А – автомобильный</w:t>
      </w:r>
    </w:p>
    <w:p w:rsidR="00741D63" w:rsidRPr="00CB14C3" w:rsidRDefault="00741D63" w:rsidP="00CB14C3">
      <w:pPr>
        <w:numPr>
          <w:ilvl w:val="1"/>
          <w:numId w:val="2"/>
        </w:numPr>
        <w:tabs>
          <w:tab w:val="num" w:pos="-1080"/>
          <w:tab w:val="num" w:pos="360"/>
        </w:tabs>
        <w:ind w:left="360" w:firstLine="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Пассажирооборот              Б – трубопроводный</w:t>
      </w:r>
    </w:p>
    <w:p w:rsidR="00741D63" w:rsidRPr="00CB14C3" w:rsidRDefault="00741D63" w:rsidP="00CB14C3">
      <w:pPr>
        <w:numPr>
          <w:ilvl w:val="1"/>
          <w:numId w:val="2"/>
        </w:numPr>
        <w:tabs>
          <w:tab w:val="num" w:pos="-1080"/>
          <w:tab w:val="num" w:pos="360"/>
        </w:tabs>
        <w:ind w:left="360" w:firstLine="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Расстояние перевозок       В – авиационный</w:t>
      </w:r>
    </w:p>
    <w:p w:rsidR="00741D63" w:rsidRPr="00CB14C3" w:rsidRDefault="00741D63" w:rsidP="00CB14C3">
      <w:pPr>
        <w:numPr>
          <w:ilvl w:val="1"/>
          <w:numId w:val="2"/>
        </w:numPr>
        <w:tabs>
          <w:tab w:val="num" w:pos="-1080"/>
          <w:tab w:val="num" w:pos="360"/>
        </w:tabs>
        <w:ind w:left="360" w:firstLine="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Себестоимость                   Г – морской</w:t>
      </w:r>
    </w:p>
    <w:p w:rsidR="00741D63" w:rsidRPr="00CB14C3" w:rsidRDefault="00741D63" w:rsidP="00CB14C3">
      <w:pPr>
        <w:numPr>
          <w:ilvl w:val="0"/>
          <w:numId w:val="2"/>
        </w:numPr>
        <w:tabs>
          <w:tab w:val="clear" w:pos="-720"/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Запишите понятие: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rFonts w:ascii="Arial" w:hAnsi="Arial" w:cs="Arial"/>
          <w:sz w:val="22"/>
          <w:szCs w:val="22"/>
        </w:rPr>
      </w:pPr>
      <w:r w:rsidRPr="00CB14C3">
        <w:rPr>
          <w:rFonts w:ascii="Arial" w:hAnsi="Arial" w:cs="Arial"/>
          <w:sz w:val="22"/>
          <w:szCs w:val="22"/>
        </w:rPr>
        <w:t>Соединение на одном предприятии нескольких взаимосвязанных по технологии и сырью производств называется…</w:t>
      </w:r>
    </w:p>
    <w:p w:rsidR="00741D63" w:rsidRPr="00CB14C3" w:rsidRDefault="00741D63" w:rsidP="00CB14C3">
      <w:pPr>
        <w:tabs>
          <w:tab w:val="num" w:pos="540"/>
        </w:tabs>
        <w:ind w:left="720" w:hanging="180"/>
        <w:rPr>
          <w:sz w:val="22"/>
          <w:szCs w:val="22"/>
        </w:rPr>
      </w:pPr>
    </w:p>
    <w:p w:rsidR="00741D63" w:rsidRPr="00CB14C3" w:rsidRDefault="00741D63" w:rsidP="00CB14C3">
      <w:pPr>
        <w:tabs>
          <w:tab w:val="num" w:pos="540"/>
        </w:tabs>
        <w:ind w:left="720" w:hanging="180"/>
        <w:rPr>
          <w:sz w:val="22"/>
          <w:szCs w:val="22"/>
        </w:rPr>
      </w:pPr>
    </w:p>
    <w:p w:rsidR="00741D63" w:rsidRPr="00CB14C3" w:rsidRDefault="00741D63" w:rsidP="00CB14C3">
      <w:pPr>
        <w:tabs>
          <w:tab w:val="num" w:pos="540"/>
        </w:tabs>
        <w:ind w:left="720" w:hanging="180"/>
        <w:rPr>
          <w:sz w:val="22"/>
          <w:szCs w:val="22"/>
        </w:rPr>
      </w:pPr>
    </w:p>
    <w:p w:rsidR="00741D63" w:rsidRDefault="00741D63" w:rsidP="00CB14C3">
      <w:pPr>
        <w:tabs>
          <w:tab w:val="num" w:pos="540"/>
        </w:tabs>
        <w:ind w:left="720" w:hanging="180"/>
      </w:pPr>
    </w:p>
    <w:sectPr w:rsidR="00741D63" w:rsidSect="00CB14C3">
      <w:pgSz w:w="11906" w:h="16838"/>
      <w:pgMar w:top="540" w:right="566" w:bottom="71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54F05"/>
    <w:multiLevelType w:val="hybridMultilevel"/>
    <w:tmpl w:val="ED00A0C4"/>
    <w:lvl w:ilvl="0" w:tplc="8F36A372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82682D"/>
    <w:multiLevelType w:val="hybridMultilevel"/>
    <w:tmpl w:val="60AAD940"/>
    <w:lvl w:ilvl="0" w:tplc="9E2A3700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F88EEFB8">
      <w:start w:val="1"/>
      <w:numFmt w:val="decimal"/>
      <w:lvlText w:val="%2)"/>
      <w:lvlJc w:val="left"/>
      <w:pPr>
        <w:tabs>
          <w:tab w:val="num" w:pos="0"/>
        </w:tabs>
        <w:ind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">
    <w:nsid w:val="60461F87"/>
    <w:multiLevelType w:val="hybridMultilevel"/>
    <w:tmpl w:val="D70EB6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1DF2"/>
    <w:rsid w:val="000F26E2"/>
    <w:rsid w:val="00301DF2"/>
    <w:rsid w:val="004D03E3"/>
    <w:rsid w:val="00566B0C"/>
    <w:rsid w:val="00741D63"/>
    <w:rsid w:val="007C526E"/>
    <w:rsid w:val="00B12A26"/>
    <w:rsid w:val="00CB14C3"/>
    <w:rsid w:val="00CE0711"/>
    <w:rsid w:val="00D87E92"/>
    <w:rsid w:val="00FF5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B0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B14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2A30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3</Pages>
  <Words>821</Words>
  <Characters>4682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Татьяна</cp:lastModifiedBy>
  <cp:revision>7</cp:revision>
  <cp:lastPrinted>2012-02-03T03:08:00Z</cp:lastPrinted>
  <dcterms:created xsi:type="dcterms:W3CDTF">2012-02-01T16:16:00Z</dcterms:created>
  <dcterms:modified xsi:type="dcterms:W3CDTF">2012-02-03T03:08:00Z</dcterms:modified>
</cp:coreProperties>
</file>